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75797" w14:textId="7B08DD0F" w:rsidR="00CF1A35" w:rsidRDefault="00CF1A35" w:rsidP="00CF1A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PYERS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AF7FAB8" w14:textId="77777777" w:rsidR="00CF1A35" w:rsidRDefault="00CF1A35" w:rsidP="00CF1A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65A4DE5" w14:textId="77777777" w:rsidR="00CF1A35" w:rsidRDefault="00CF1A35" w:rsidP="00CF1A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38E09A" w14:textId="77777777" w:rsidR="00CF1A35" w:rsidRDefault="00CF1A35" w:rsidP="00CF1A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63AED2" w14:textId="2577DACA" w:rsidR="00CF1A35" w:rsidRDefault="00CF1A35" w:rsidP="00CF1A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May1419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</w:rPr>
        <w:t xml:space="preserve"> at Camulford.</w:t>
      </w:r>
    </w:p>
    <w:p w14:paraId="0F3699F7" w14:textId="64E70C1F" w:rsidR="00CF1A35" w:rsidRDefault="00CF1A35" w:rsidP="00CF1A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CBD4CE2" w14:textId="77777777" w:rsidR="00CF1A35" w:rsidRDefault="00CF1A35" w:rsidP="00CF1A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3B3DC3" w14:textId="77777777" w:rsidR="00CF1A35" w:rsidRDefault="00CF1A35" w:rsidP="00CF1A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BD3C82" w14:textId="77777777" w:rsidR="00CF1A35" w:rsidRPr="00B5169E" w:rsidRDefault="00CF1A35" w:rsidP="00CF1A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2021</w:t>
      </w:r>
    </w:p>
    <w:p w14:paraId="6B3F02D3" w14:textId="52C6F276" w:rsidR="00BA00AB" w:rsidRPr="00CF1A3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F1A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AE52E" w14:textId="77777777" w:rsidR="00CF1A35" w:rsidRDefault="00CF1A35" w:rsidP="009139A6">
      <w:r>
        <w:separator/>
      </w:r>
    </w:p>
  </w:endnote>
  <w:endnote w:type="continuationSeparator" w:id="0">
    <w:p w14:paraId="4A243719" w14:textId="77777777" w:rsidR="00CF1A35" w:rsidRDefault="00CF1A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4EA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2D0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09D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C5482" w14:textId="77777777" w:rsidR="00CF1A35" w:rsidRDefault="00CF1A35" w:rsidP="009139A6">
      <w:r>
        <w:separator/>
      </w:r>
    </w:p>
  </w:footnote>
  <w:footnote w:type="continuationSeparator" w:id="0">
    <w:p w14:paraId="6563E21C" w14:textId="77777777" w:rsidR="00CF1A35" w:rsidRDefault="00CF1A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F9E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BD4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007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A35"/>
    <w:rsid w:val="000666E0"/>
    <w:rsid w:val="002510B7"/>
    <w:rsid w:val="005C130B"/>
    <w:rsid w:val="00826F5C"/>
    <w:rsid w:val="009139A6"/>
    <w:rsid w:val="009448BB"/>
    <w:rsid w:val="00A3176C"/>
    <w:rsid w:val="00BA00AB"/>
    <w:rsid w:val="00CF1A3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D0B5A"/>
  <w15:chartTrackingRefBased/>
  <w15:docId w15:val="{5ECB0636-C805-4BD6-AC27-D14EDA20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2021-03-19T21:57:00Z</dcterms:created>
  <dcterms:modified xsi:type="dcterms:W3CDTF">2021-03-19T21:58:00Z</dcterms:modified>
</cp:coreProperties>
</file>